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40949E38" w:rsidR="00C44B8B" w:rsidRPr="00B84365" w:rsidRDefault="009B54A6" w:rsidP="00AD5B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AD5B62">
              <w:rPr>
                <w:b/>
                <w:sz w:val="26"/>
                <w:szCs w:val="26"/>
              </w:rPr>
              <w:t>370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68892E6B" w:rsidR="00C44B8B" w:rsidRPr="00AD5B62" w:rsidRDefault="00AD5B6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2344943</w:t>
            </w:r>
          </w:p>
        </w:tc>
      </w:tr>
    </w:tbl>
    <w:p w14:paraId="1B67C231" w14:textId="77777777" w:rsidR="00195799" w:rsidRPr="00E477C5" w:rsidRDefault="00195799" w:rsidP="00195799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769196CF" w14:textId="77777777" w:rsidR="00195799" w:rsidRPr="00E477C5" w:rsidRDefault="00195799" w:rsidP="00195799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4A536834" w14:textId="77777777" w:rsidR="00195799" w:rsidRPr="00E477C5" w:rsidRDefault="00195799" w:rsidP="00195799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7CD16708" w14:textId="77777777" w:rsidR="00195799" w:rsidRPr="00E477C5" w:rsidRDefault="00195799" w:rsidP="0019579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086A9D70" w14:textId="77777777" w:rsidR="00195799" w:rsidRPr="00E477C5" w:rsidRDefault="00195799" w:rsidP="00195799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02CF7746" w14:textId="230C103A" w:rsidR="00AD5B62" w:rsidRPr="00744DB5" w:rsidRDefault="00AD5B62" w:rsidP="00AD5B62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А1А-</w:t>
      </w:r>
      <w:r>
        <w:rPr>
          <w:b/>
          <w:sz w:val="26"/>
          <w:szCs w:val="26"/>
        </w:rPr>
        <w:t>95</w:t>
      </w:r>
      <w:r w:rsidRPr="00744DB5">
        <w:rPr>
          <w:b/>
          <w:sz w:val="26"/>
          <w:szCs w:val="26"/>
        </w:rPr>
        <w:t>-2Т</w:t>
      </w:r>
    </w:p>
    <w:p w14:paraId="6C1F5952" w14:textId="77777777" w:rsidR="00AD5B62" w:rsidRPr="00B84365" w:rsidRDefault="00AD5B62" w:rsidP="00AD5B62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21737563" w14:textId="77777777" w:rsidR="00195799" w:rsidRPr="00E477C5" w:rsidRDefault="00195799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656B0D49" w14:textId="77777777" w:rsidR="00195799" w:rsidRPr="00B84365" w:rsidRDefault="00195799" w:rsidP="00195799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AD5B62" w:rsidRPr="00AA3CDA" w14:paraId="5B7365A0" w14:textId="77777777" w:rsidTr="00195799">
        <w:tc>
          <w:tcPr>
            <w:tcW w:w="10485" w:type="dxa"/>
            <w:gridSpan w:val="7"/>
            <w:vAlign w:val="center"/>
            <w:hideMark/>
          </w:tcPr>
          <w:p w14:paraId="7AF31B83" w14:textId="37058BC4" w:rsidR="00AD5B62" w:rsidRPr="00AA3CDA" w:rsidRDefault="00AD5B62" w:rsidP="00AD5B6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А1А-</w:t>
            </w:r>
            <w:r>
              <w:rPr>
                <w:b/>
                <w:bCs/>
                <w:sz w:val="22"/>
                <w:szCs w:val="22"/>
              </w:rPr>
              <w:t>95-2Т</w:t>
            </w:r>
          </w:p>
        </w:tc>
      </w:tr>
      <w:tr w:rsidR="00AD5B62" w:rsidRPr="00AA3CDA" w14:paraId="37864B5A" w14:textId="77777777" w:rsidTr="00195799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EA0D6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D194B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02D49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61798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40666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AD5B62" w:rsidRPr="00AA3CDA" w14:paraId="7D876F67" w14:textId="77777777" w:rsidTr="00195799">
        <w:tc>
          <w:tcPr>
            <w:tcW w:w="2709" w:type="dxa"/>
            <w:vMerge/>
            <w:vAlign w:val="center"/>
            <w:hideMark/>
          </w:tcPr>
          <w:p w14:paraId="36057C6F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B8385C5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FAF8911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A3B5A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3ADEF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A4732E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276" w:type="dxa"/>
            <w:vMerge/>
            <w:vAlign w:val="center"/>
            <w:hideMark/>
          </w:tcPr>
          <w:p w14:paraId="47E37EE2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5B62" w:rsidRPr="00AA3CDA" w14:paraId="33E737AD" w14:textId="77777777" w:rsidTr="00195799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9B150" w14:textId="4B55C700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D5B62">
              <w:rPr>
                <w:sz w:val="22"/>
                <w:szCs w:val="22"/>
              </w:rPr>
              <w:t>А95; АС95/16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41D50" w14:textId="0D51C912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D5B62">
              <w:rPr>
                <w:sz w:val="22"/>
                <w:szCs w:val="22"/>
              </w:rPr>
              <w:t>12,3 - 13,5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531F9" w14:textId="3CD4A6BE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D5B62">
              <w:rPr>
                <w:sz w:val="22"/>
                <w:szCs w:val="22"/>
              </w:rPr>
              <w:t>МШ-2А-18,2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AE1DD" w14:textId="77777777" w:rsidR="00AD5B62" w:rsidRPr="00AA3CDA" w:rsidRDefault="00AD5B62" w:rsidP="00EC0AB1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7D546" w14:textId="77777777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D86D1" w14:textId="38AFDB23" w:rsidR="00AD5B62" w:rsidRPr="00AA3CDA" w:rsidRDefault="00AD5B62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9D619" w14:textId="5A437890" w:rsidR="00AD5B62" w:rsidRPr="00AA3CDA" w:rsidRDefault="00AD5B62" w:rsidP="00AD5B6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115</w:t>
            </w:r>
          </w:p>
        </w:tc>
      </w:tr>
    </w:tbl>
    <w:p w14:paraId="20D73D04" w14:textId="77777777" w:rsidR="00AD5B62" w:rsidRDefault="00AD5B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10E7CE36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B52CA3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</w:t>
      </w:r>
      <w:r w:rsidR="00156C88">
        <w:rPr>
          <w:sz w:val="24"/>
          <w:szCs w:val="24"/>
        </w:rPr>
        <w:t xml:space="preserve"> документацию (технические усло</w:t>
      </w:r>
      <w:r w:rsidR="009E65E8" w:rsidRPr="009E65E8">
        <w:rPr>
          <w:sz w:val="24"/>
          <w:szCs w:val="24"/>
        </w:rPr>
        <w:t>вия, руководство по эксплуатации и т.п.) на конкретный вид продукции, заверенную производителем. Данные документы должны подтверждать технические хара</w:t>
      </w:r>
      <w:r w:rsidR="00156C88">
        <w:rPr>
          <w:sz w:val="24"/>
          <w:szCs w:val="24"/>
        </w:rPr>
        <w:t>ктеристики, заявленные поставщи</w:t>
      </w:r>
      <w:r w:rsidR="009E65E8" w:rsidRPr="009E65E8">
        <w:rPr>
          <w:sz w:val="24"/>
          <w:szCs w:val="24"/>
        </w:rPr>
        <w:t>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</w:t>
      </w:r>
      <w:bookmarkStart w:id="0" w:name="_GoBack"/>
      <w:bookmarkEnd w:id="0"/>
      <w:r w:rsidRPr="00B84365">
        <w:rPr>
          <w:sz w:val="24"/>
          <w:szCs w:val="24"/>
        </w:rPr>
        <w:t>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B080F" w14:textId="77777777" w:rsidR="00714ABB" w:rsidRDefault="00714ABB">
      <w:r>
        <w:separator/>
      </w:r>
    </w:p>
  </w:endnote>
  <w:endnote w:type="continuationSeparator" w:id="0">
    <w:p w14:paraId="6830AE46" w14:textId="77777777" w:rsidR="00714ABB" w:rsidRDefault="0071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73FD" w14:textId="77777777" w:rsidR="00714ABB" w:rsidRDefault="00714ABB">
      <w:r>
        <w:separator/>
      </w:r>
    </w:p>
  </w:footnote>
  <w:footnote w:type="continuationSeparator" w:id="0">
    <w:p w14:paraId="25ABAAF0" w14:textId="77777777" w:rsidR="00714ABB" w:rsidRDefault="00714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106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C88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799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ABB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5B62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2CA3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15D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72107-9BCE-4161-9F25-50F89230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1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8</cp:revision>
  <cp:lastPrinted>2010-09-30T13:29:00Z</cp:lastPrinted>
  <dcterms:created xsi:type="dcterms:W3CDTF">2022-12-29T12:25:00Z</dcterms:created>
  <dcterms:modified xsi:type="dcterms:W3CDTF">2023-02-16T10:43:00Z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